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BF" w:rsidRDefault="007B10BF" w:rsidP="007B10BF">
      <w:pPr>
        <w:spacing w:line="360" w:lineRule="auto"/>
        <w:rPr>
          <w:b/>
          <w:noProof/>
        </w:rPr>
      </w:pPr>
    </w:p>
    <w:p w:rsidR="007B10BF" w:rsidRDefault="007B10BF" w:rsidP="007B10BF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7B10BF" w:rsidRDefault="007B10BF" w:rsidP="007B10BF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7356FE" w:rsidRDefault="009E57A9" w:rsidP="009E57A9">
      <w:pPr>
        <w:rPr>
          <w:b/>
        </w:rPr>
      </w:pPr>
      <w:r w:rsidRPr="009E57A9">
        <w:rPr>
          <w:b/>
        </w:rPr>
        <w:t>С ПОЛНОМОЧИЯМИ ИЗБИРАТЕЛЬНОЙ КОМИССИИ МУНИЦИПАЛЬНОГО ОБРАЗОВАНИЯ «ПОСЁЛОК УРАЛЬСКИЙ»</w:t>
      </w:r>
    </w:p>
    <w:p w:rsidR="009E57A9" w:rsidRPr="009E57A9" w:rsidRDefault="009E57A9" w:rsidP="009E57A9">
      <w:pPr>
        <w:rPr>
          <w:b/>
          <w:spacing w:val="60"/>
          <w:sz w:val="30"/>
          <w:szCs w:val="30"/>
        </w:rPr>
      </w:pPr>
    </w:p>
    <w:p w:rsidR="007B10BF" w:rsidRDefault="007B10BF" w:rsidP="007B10BF">
      <w:pPr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7B10BF" w:rsidRDefault="007B10BF" w:rsidP="007B10BF">
      <w:pPr>
        <w:pStyle w:val="10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B10BF" w:rsidRPr="003567DF" w:rsidTr="009C21A1">
        <w:trPr>
          <w:trHeight w:val="282"/>
        </w:trPr>
        <w:tc>
          <w:tcPr>
            <w:tcW w:w="3107" w:type="dxa"/>
          </w:tcPr>
          <w:p w:rsidR="007B10BF" w:rsidRPr="003567DF" w:rsidRDefault="009E57A9" w:rsidP="009E57A9">
            <w:r>
              <w:t>05</w:t>
            </w:r>
            <w:r w:rsidR="007B10BF" w:rsidRPr="003567DF">
              <w:t xml:space="preserve"> </w:t>
            </w:r>
            <w:r>
              <w:t>октября</w:t>
            </w:r>
            <w:r w:rsidR="007B10BF" w:rsidRPr="003567DF">
              <w:t xml:space="preserve"> 2017 г.</w:t>
            </w:r>
          </w:p>
        </w:tc>
        <w:tc>
          <w:tcPr>
            <w:tcW w:w="3107" w:type="dxa"/>
          </w:tcPr>
          <w:p w:rsidR="007B10BF" w:rsidRPr="003567DF" w:rsidRDefault="007B10BF" w:rsidP="009C21A1">
            <w:pPr>
              <w:rPr>
                <w:b/>
              </w:rPr>
            </w:pPr>
          </w:p>
        </w:tc>
        <w:tc>
          <w:tcPr>
            <w:tcW w:w="3254" w:type="dxa"/>
          </w:tcPr>
          <w:p w:rsidR="007B10BF" w:rsidRPr="003567DF" w:rsidRDefault="009E57A9" w:rsidP="007B10BF">
            <w:pPr>
              <w:jc w:val="right"/>
            </w:pPr>
            <w:r>
              <w:t xml:space="preserve">№ </w:t>
            </w:r>
            <w:r w:rsidRPr="00AF2FBD">
              <w:t>21</w:t>
            </w:r>
            <w:r w:rsidR="007356FE" w:rsidRPr="00AF2FBD">
              <w:t>/</w:t>
            </w:r>
            <w:r w:rsidR="00AF2FBD" w:rsidRPr="00AF2FBD">
              <w:t>91</w:t>
            </w:r>
          </w:p>
        </w:tc>
      </w:tr>
    </w:tbl>
    <w:p w:rsidR="007B10BF" w:rsidRPr="00FA3488" w:rsidRDefault="007B10BF" w:rsidP="007B10BF">
      <w:pPr>
        <w:spacing w:before="240"/>
        <w:rPr>
          <w:sz w:val="24"/>
        </w:rPr>
      </w:pPr>
      <w:r w:rsidRPr="00FA3488">
        <w:rPr>
          <w:sz w:val="24"/>
        </w:rPr>
        <w:t>п.  Уральский</w:t>
      </w:r>
    </w:p>
    <w:p w:rsidR="00912687" w:rsidRPr="00194E75" w:rsidRDefault="00912687" w:rsidP="0001737C">
      <w:pPr>
        <w:widowControl w:val="0"/>
        <w:rPr>
          <w:sz w:val="24"/>
        </w:rPr>
      </w:pPr>
    </w:p>
    <w:p w:rsidR="007B10BF" w:rsidRPr="007B10BF" w:rsidRDefault="007B10BF" w:rsidP="007B10BF">
      <w:pPr>
        <w:rPr>
          <w:b/>
        </w:rPr>
      </w:pPr>
      <w:r w:rsidRPr="009113A1">
        <w:rPr>
          <w:b/>
        </w:rPr>
        <w:t>Об организации работы «горячей линии» для избирателей муниципального образования «посёлок Уральский»</w:t>
      </w:r>
    </w:p>
    <w:p w:rsidR="001A3241" w:rsidRPr="00394D77" w:rsidRDefault="001A3241" w:rsidP="001A3241">
      <w:pPr>
        <w:rPr>
          <w:b/>
        </w:rPr>
      </w:pPr>
    </w:p>
    <w:p w:rsidR="007B10BF" w:rsidRPr="009E57A9" w:rsidRDefault="00E9005A" w:rsidP="009E57A9">
      <w:pPr>
        <w:spacing w:line="360" w:lineRule="auto"/>
        <w:ind w:firstLine="708"/>
        <w:jc w:val="both"/>
      </w:pPr>
      <w:r w:rsidRPr="00E9005A">
        <w:t>В целях информирования о ходе избирательной кампании</w:t>
      </w:r>
      <w:r>
        <w:t xml:space="preserve"> по </w:t>
      </w:r>
      <w:r w:rsidR="009E57A9">
        <w:t xml:space="preserve">досрочным </w:t>
      </w:r>
      <w:r>
        <w:t xml:space="preserve">выборам </w:t>
      </w:r>
      <w:r w:rsidR="009E57A9">
        <w:t>депутатов Думы муниципального образования «посёлок Уральский</w:t>
      </w:r>
      <w:r w:rsidR="009E57A9" w:rsidRPr="009F490A">
        <w:t>»</w:t>
      </w:r>
      <w:r w:rsidR="005B3E4C">
        <w:t xml:space="preserve"> шестого созыва по </w:t>
      </w:r>
      <w:proofErr w:type="spellStart"/>
      <w:r w:rsidR="005B3E4C">
        <w:t>одиннадцатимандатному</w:t>
      </w:r>
      <w:proofErr w:type="spellEnd"/>
      <w:r w:rsidR="005B3E4C">
        <w:t xml:space="preserve"> округу</w:t>
      </w:r>
      <w:r w:rsidR="009E57A9">
        <w:rPr>
          <w:bCs/>
        </w:rPr>
        <w:t xml:space="preserve"> 24 декабря 2017 года</w:t>
      </w:r>
      <w:r w:rsidRPr="009E4F12">
        <w:t>,</w:t>
      </w:r>
      <w:r w:rsidRPr="00E9005A">
        <w:t xml:space="preserve"> разъяснения порядка участия избирателей в голосовании и иных вопросов, связанных с избирательным законодательством, </w:t>
      </w:r>
      <w:r w:rsidR="007B10BF">
        <w:t>Уральская поселковая территориальная избирательная комиссия</w:t>
      </w:r>
      <w:r w:rsidR="009E57A9">
        <w:t xml:space="preserve"> с полномочиями</w:t>
      </w:r>
      <w:r w:rsidR="007B10BF">
        <w:t xml:space="preserve"> </w:t>
      </w:r>
      <w:r w:rsidR="009E57A9">
        <w:t>избирательной комиссии муниципального образования «посёлок Уральский»</w:t>
      </w:r>
      <w:r w:rsidRPr="00E9005A">
        <w:t xml:space="preserve"> </w:t>
      </w:r>
      <w:proofErr w:type="spellStart"/>
      <w:r w:rsidR="007B10BF" w:rsidRPr="00FA3488">
        <w:rPr>
          <w:b/>
        </w:rPr>
        <w:t>р</w:t>
      </w:r>
      <w:proofErr w:type="spellEnd"/>
      <w:r w:rsidR="007B10BF" w:rsidRPr="00FA3488">
        <w:rPr>
          <w:b/>
        </w:rPr>
        <w:t xml:space="preserve"> е </w:t>
      </w:r>
      <w:proofErr w:type="spellStart"/>
      <w:r w:rsidR="007B10BF" w:rsidRPr="00FA3488">
        <w:rPr>
          <w:b/>
        </w:rPr>
        <w:t>ш</w:t>
      </w:r>
      <w:proofErr w:type="spellEnd"/>
      <w:r w:rsidR="007B10BF" w:rsidRPr="00FA3488">
        <w:rPr>
          <w:b/>
        </w:rPr>
        <w:t xml:space="preserve"> и л а:</w:t>
      </w:r>
    </w:p>
    <w:p w:rsidR="00E9005A" w:rsidRDefault="00E9005A" w:rsidP="00E9005A">
      <w:pPr>
        <w:spacing w:line="360" w:lineRule="auto"/>
        <w:ind w:firstLine="708"/>
        <w:jc w:val="both"/>
      </w:pPr>
      <w:r w:rsidRPr="001670A7">
        <w:t>1.</w:t>
      </w:r>
      <w:r w:rsidRPr="001670A7">
        <w:tab/>
        <w:t>Организовать</w:t>
      </w:r>
      <w:r>
        <w:t xml:space="preserve"> </w:t>
      </w:r>
      <w:r w:rsidRPr="001670A7">
        <w:t>в</w:t>
      </w:r>
      <w:r>
        <w:t xml:space="preserve"> </w:t>
      </w:r>
      <w:r w:rsidR="007B10BF">
        <w:t>Уральской поселковой территориальной избирательной комиссии</w:t>
      </w:r>
      <w:r w:rsidRPr="00D74994">
        <w:t xml:space="preserve"> «горячую</w:t>
      </w:r>
      <w:r>
        <w:t xml:space="preserve"> линию» для избирателей на телефоне </w:t>
      </w:r>
      <w:r w:rsidR="007356FE">
        <w:t xml:space="preserve">     </w:t>
      </w:r>
      <w:r w:rsidR="007B10BF" w:rsidRPr="007356FE">
        <w:t>8-343-77</w:t>
      </w:r>
      <w:r w:rsidR="007356FE" w:rsidRPr="007356FE">
        <w:t>-359-45</w:t>
      </w:r>
      <w:r w:rsidR="007B10BF">
        <w:rPr>
          <w:color w:val="FF0000"/>
        </w:rPr>
        <w:t xml:space="preserve"> </w:t>
      </w:r>
      <w:r>
        <w:t>со следующим режимом:</w:t>
      </w:r>
    </w:p>
    <w:p w:rsidR="00E9005A" w:rsidRPr="00AF2FBD" w:rsidRDefault="00E9005A" w:rsidP="00E9005A">
      <w:pPr>
        <w:spacing w:line="360" w:lineRule="auto"/>
        <w:jc w:val="both"/>
      </w:pPr>
      <w:r>
        <w:t>-</w:t>
      </w:r>
      <w:r>
        <w:tab/>
      </w:r>
      <w:r w:rsidR="00D74994" w:rsidRPr="00AF2FBD">
        <w:t>с понедельника по четверг</w:t>
      </w:r>
      <w:r w:rsidRPr="00AF2FBD">
        <w:t xml:space="preserve"> с </w:t>
      </w:r>
      <w:r w:rsidR="00AF2FBD" w:rsidRPr="00AF2FBD">
        <w:t>10</w:t>
      </w:r>
      <w:r w:rsidRPr="00AF2FBD">
        <w:t>.</w:t>
      </w:r>
      <w:r w:rsidR="007356FE" w:rsidRPr="00AF2FBD">
        <w:t>0</w:t>
      </w:r>
      <w:r w:rsidRPr="00AF2FBD">
        <w:t>0 по 1</w:t>
      </w:r>
      <w:r w:rsidR="00AF2FBD" w:rsidRPr="00AF2FBD">
        <w:t>8</w:t>
      </w:r>
      <w:r w:rsidRPr="00AF2FBD">
        <w:t>.</w:t>
      </w:r>
      <w:r w:rsidR="007356FE" w:rsidRPr="00AF2FBD">
        <w:t>0</w:t>
      </w:r>
      <w:r w:rsidRPr="00AF2FBD">
        <w:t>0</w:t>
      </w:r>
      <w:r w:rsidR="009E57A9" w:rsidRPr="00AF2FBD">
        <w:t>, в пя</w:t>
      </w:r>
      <w:r w:rsidR="00AF2FBD" w:rsidRPr="00AF2FBD">
        <w:t>тницу с 10.00 по 17</w:t>
      </w:r>
      <w:r w:rsidR="007356FE" w:rsidRPr="00AF2FBD">
        <w:t>.0</w:t>
      </w:r>
      <w:r w:rsidR="00D74994" w:rsidRPr="00AF2FBD">
        <w:t>0</w:t>
      </w:r>
      <w:r w:rsidRPr="00AF2FBD">
        <w:t>;</w:t>
      </w:r>
    </w:p>
    <w:p w:rsidR="00E9005A" w:rsidRPr="00AF2FBD" w:rsidRDefault="009E57A9" w:rsidP="00E9005A">
      <w:pPr>
        <w:spacing w:line="360" w:lineRule="auto"/>
        <w:jc w:val="both"/>
      </w:pPr>
      <w:r w:rsidRPr="00AF2FBD">
        <w:t>-</w:t>
      </w:r>
      <w:r w:rsidRPr="00AF2FBD">
        <w:tab/>
        <w:t>23 дека</w:t>
      </w:r>
      <w:r w:rsidR="00E9005A" w:rsidRPr="00AF2FBD">
        <w:t>бря</w:t>
      </w:r>
      <w:r w:rsidR="007356FE" w:rsidRPr="00AF2FBD">
        <w:t xml:space="preserve"> 2017</w:t>
      </w:r>
      <w:r w:rsidR="00E9005A" w:rsidRPr="00AF2FBD">
        <w:t xml:space="preserve"> года с </w:t>
      </w:r>
      <w:r w:rsidR="00AF2FBD" w:rsidRPr="00AF2FBD">
        <w:t>10</w:t>
      </w:r>
      <w:r w:rsidR="00E9005A" w:rsidRPr="00AF2FBD">
        <w:t>.00 до 18.00</w:t>
      </w:r>
    </w:p>
    <w:p w:rsidR="00E9005A" w:rsidRPr="00AF2FBD" w:rsidRDefault="009E57A9" w:rsidP="00E9005A">
      <w:pPr>
        <w:spacing w:line="360" w:lineRule="auto"/>
        <w:jc w:val="both"/>
      </w:pPr>
      <w:r w:rsidRPr="00AF2FBD">
        <w:t>-</w:t>
      </w:r>
      <w:r w:rsidRPr="00AF2FBD">
        <w:tab/>
        <w:t>24</w:t>
      </w:r>
      <w:r w:rsidR="00E9005A" w:rsidRPr="00AF2FBD">
        <w:t xml:space="preserve"> </w:t>
      </w:r>
      <w:r w:rsidRPr="00AF2FBD">
        <w:t>декабря</w:t>
      </w:r>
      <w:r w:rsidR="007356FE" w:rsidRPr="00AF2FBD">
        <w:t xml:space="preserve"> 2017</w:t>
      </w:r>
      <w:r w:rsidR="00E9005A" w:rsidRPr="00AF2FBD">
        <w:t xml:space="preserve"> года</w:t>
      </w:r>
      <w:r w:rsidR="006710AA" w:rsidRPr="00AF2FBD">
        <w:t xml:space="preserve"> </w:t>
      </w:r>
      <w:r w:rsidR="00E9005A" w:rsidRPr="00AF2FBD">
        <w:t>- круглосуточно.</w:t>
      </w:r>
    </w:p>
    <w:p w:rsidR="00E9005A" w:rsidRDefault="00E9005A" w:rsidP="00E9005A">
      <w:pPr>
        <w:spacing w:line="360" w:lineRule="auto"/>
        <w:ind w:firstLine="708"/>
        <w:jc w:val="both"/>
      </w:pPr>
      <w:r w:rsidRPr="004A3A76">
        <w:t>2.</w:t>
      </w:r>
      <w:r w:rsidRPr="004A3A76">
        <w:tab/>
        <w:t xml:space="preserve">Для организации </w:t>
      </w:r>
      <w:r>
        <w:t xml:space="preserve">работы «горячей линии» сформировать рабочую группу в составе: </w:t>
      </w:r>
    </w:p>
    <w:p w:rsidR="00E9005A" w:rsidRPr="007356FE" w:rsidRDefault="00E9005A" w:rsidP="00E9005A">
      <w:pPr>
        <w:spacing w:line="360" w:lineRule="auto"/>
        <w:ind w:firstLine="708"/>
        <w:jc w:val="both"/>
      </w:pPr>
      <w:r>
        <w:t>-</w:t>
      </w:r>
      <w:r>
        <w:tab/>
      </w:r>
      <w:proofErr w:type="spellStart"/>
      <w:r w:rsidR="007B10BF" w:rsidRPr="007356FE">
        <w:t>Тихопой</w:t>
      </w:r>
      <w:proofErr w:type="spellEnd"/>
      <w:r w:rsidR="007B10BF" w:rsidRPr="007356FE">
        <w:t xml:space="preserve"> С.И</w:t>
      </w:r>
      <w:r w:rsidR="005B3E4C">
        <w:t>.-</w:t>
      </w:r>
      <w:r w:rsidRPr="007356FE">
        <w:t xml:space="preserve"> руководитель группы;</w:t>
      </w:r>
    </w:p>
    <w:p w:rsidR="00E9005A" w:rsidRDefault="00E9005A" w:rsidP="00E9005A">
      <w:pPr>
        <w:spacing w:line="360" w:lineRule="auto"/>
        <w:ind w:firstLine="708"/>
        <w:jc w:val="both"/>
      </w:pPr>
      <w:r w:rsidRPr="007356FE">
        <w:t>-</w:t>
      </w:r>
      <w:r w:rsidRPr="007356FE">
        <w:tab/>
      </w:r>
      <w:proofErr w:type="spellStart"/>
      <w:r w:rsidR="007B10BF" w:rsidRPr="007356FE">
        <w:t>Бузиян</w:t>
      </w:r>
      <w:proofErr w:type="spellEnd"/>
      <w:r w:rsidR="007B10BF" w:rsidRPr="007356FE">
        <w:t xml:space="preserve"> Н.Л.</w:t>
      </w:r>
      <w:r w:rsidR="005B3E4C">
        <w:t>-</w:t>
      </w:r>
      <w:r w:rsidRPr="007356FE">
        <w:t xml:space="preserve"> член группы;</w:t>
      </w:r>
      <w:r w:rsidR="005B3E4C">
        <w:t xml:space="preserve"> </w:t>
      </w:r>
      <w:r w:rsidR="007B10BF" w:rsidRPr="007356FE">
        <w:t>Савинова Т.В.</w:t>
      </w:r>
      <w:r w:rsidR="005B3E4C">
        <w:t>-</w:t>
      </w:r>
      <w:r w:rsidRPr="007356FE">
        <w:t xml:space="preserve"> член</w:t>
      </w:r>
      <w:r>
        <w:t xml:space="preserve"> группы.</w:t>
      </w:r>
    </w:p>
    <w:p w:rsidR="00E9005A" w:rsidRDefault="00E9005A" w:rsidP="00E9005A">
      <w:pPr>
        <w:spacing w:line="360" w:lineRule="auto"/>
        <w:ind w:firstLine="708"/>
        <w:jc w:val="both"/>
      </w:pPr>
      <w:r>
        <w:lastRenderedPageBreak/>
        <w:t>3.</w:t>
      </w:r>
      <w:r>
        <w:tab/>
        <w:t>Рабочей группе:</w:t>
      </w:r>
    </w:p>
    <w:p w:rsidR="00E9005A" w:rsidRDefault="00E9005A" w:rsidP="00E9005A">
      <w:pPr>
        <w:spacing w:line="360" w:lineRule="auto"/>
        <w:ind w:firstLine="708"/>
        <w:jc w:val="both"/>
      </w:pPr>
      <w:r>
        <w:t>-</w:t>
      </w:r>
      <w:r>
        <w:tab/>
        <w:t>ежедневно осуществлять прием телефонных обращений, оперативно давать разъяснения избирательного законодательства.</w:t>
      </w:r>
      <w:r w:rsidR="00A318CA">
        <w:t xml:space="preserve"> </w:t>
      </w:r>
      <w:r>
        <w:t xml:space="preserve">По вопросам, требующим дополнительного изучения, сообщать заявителям не позднее чем в 2-х </w:t>
      </w:r>
      <w:proofErr w:type="spellStart"/>
      <w:r>
        <w:t>дневный</w:t>
      </w:r>
      <w:proofErr w:type="spellEnd"/>
      <w:r>
        <w:t xml:space="preserve"> срок;</w:t>
      </w:r>
    </w:p>
    <w:p w:rsidR="00E9005A" w:rsidRDefault="00E9005A" w:rsidP="00E9005A">
      <w:pPr>
        <w:spacing w:line="360" w:lineRule="auto"/>
        <w:ind w:firstLine="708"/>
        <w:jc w:val="both"/>
      </w:pPr>
      <w:r w:rsidRPr="004A3A76">
        <w:t>-</w:t>
      </w:r>
      <w:r w:rsidRPr="004A3A76">
        <w:tab/>
        <w:t>все поступающие звонки фиксировать в журнале «горячей линии»</w:t>
      </w:r>
      <w:r w:rsidR="00552782">
        <w:t>;</w:t>
      </w:r>
    </w:p>
    <w:p w:rsidR="00552782" w:rsidRPr="004A3A76" w:rsidRDefault="00552782" w:rsidP="00E9005A">
      <w:pPr>
        <w:spacing w:line="360" w:lineRule="auto"/>
        <w:ind w:firstLine="708"/>
        <w:jc w:val="both"/>
      </w:pPr>
      <w:r>
        <w:t>-</w:t>
      </w:r>
      <w:r>
        <w:tab/>
        <w:t>обращения, не связанные с избирательным законодательством и избирательным процессом, направлять по подведомственности.</w:t>
      </w:r>
    </w:p>
    <w:p w:rsidR="00E9005A" w:rsidRDefault="00E9005A" w:rsidP="00E9005A">
      <w:pPr>
        <w:spacing w:line="360" w:lineRule="auto"/>
        <w:ind w:firstLine="708"/>
        <w:jc w:val="both"/>
      </w:pPr>
      <w:r w:rsidRPr="00DF5458">
        <w:t>4.</w:t>
      </w:r>
      <w:r w:rsidRPr="00DF5458">
        <w:tab/>
      </w:r>
      <w:r>
        <w:t>Руководителю Рабочей группы:</w:t>
      </w:r>
    </w:p>
    <w:p w:rsidR="00E9005A" w:rsidRDefault="00E9005A" w:rsidP="00E9005A">
      <w:pPr>
        <w:spacing w:line="360" w:lineRule="auto"/>
        <w:ind w:firstLine="708"/>
        <w:jc w:val="both"/>
      </w:pPr>
      <w:r>
        <w:t>-</w:t>
      </w:r>
      <w:r>
        <w:tab/>
        <w:t>еженедельно обобщать информацию о поступивших обращениях.</w:t>
      </w:r>
    </w:p>
    <w:p w:rsidR="00E9005A" w:rsidRPr="005B3E4C" w:rsidRDefault="00E9005A" w:rsidP="00E9005A">
      <w:pPr>
        <w:spacing w:line="360" w:lineRule="auto"/>
        <w:ind w:firstLine="708"/>
        <w:jc w:val="both"/>
      </w:pPr>
      <w:r>
        <w:t>5.</w:t>
      </w:r>
      <w:r>
        <w:tab/>
      </w:r>
      <w:r w:rsidR="005B3E4C">
        <w:t>И</w:t>
      </w:r>
      <w:r>
        <w:t xml:space="preserve">нформацию </w:t>
      </w:r>
      <w:r w:rsidR="00A318CA">
        <w:t xml:space="preserve">о поступивших обращениях </w:t>
      </w:r>
      <w:r>
        <w:t xml:space="preserve">направлять </w:t>
      </w:r>
      <w:r w:rsidR="005B3E4C">
        <w:t xml:space="preserve">в </w:t>
      </w:r>
      <w:r>
        <w:t>Избирательн</w:t>
      </w:r>
      <w:r w:rsidR="005B3E4C">
        <w:t>ую</w:t>
      </w:r>
      <w:r w:rsidR="00A318CA">
        <w:t xml:space="preserve"> комисси</w:t>
      </w:r>
      <w:r w:rsidR="005B3E4C">
        <w:t>ю</w:t>
      </w:r>
      <w:r>
        <w:t xml:space="preserve"> Свердловской области</w:t>
      </w:r>
      <w:r w:rsidR="005B3E4C">
        <w:t>.</w:t>
      </w:r>
    </w:p>
    <w:p w:rsidR="00FB540C" w:rsidRDefault="00E9005A" w:rsidP="009E4F12">
      <w:pPr>
        <w:spacing w:line="360" w:lineRule="auto"/>
        <w:ind w:firstLine="708"/>
        <w:jc w:val="both"/>
        <w:rPr>
          <w:bCs/>
        </w:rPr>
      </w:pPr>
      <w:r w:rsidRPr="000C644B">
        <w:t>6</w:t>
      </w:r>
      <w:r>
        <w:t>.</w:t>
      </w:r>
      <w:r>
        <w:tab/>
      </w:r>
      <w:r w:rsidR="009E4F12">
        <w:t xml:space="preserve">Направить настоящее решение органам местного самоуправления, Избирательной комиссии Свердловской области и разместить на официальном </w:t>
      </w:r>
      <w:r w:rsidR="009E4F12">
        <w:rPr>
          <w:bCs/>
        </w:rPr>
        <w:t xml:space="preserve">сайте </w:t>
      </w:r>
      <w:r w:rsidR="009E4F12">
        <w:t>Уральской поселковой территориальной избирательной комиссии</w:t>
      </w:r>
      <w:r w:rsidR="009E4F12">
        <w:rPr>
          <w:bCs/>
        </w:rPr>
        <w:t>.</w:t>
      </w:r>
    </w:p>
    <w:p w:rsidR="00FB540C" w:rsidRDefault="00A318CA" w:rsidP="00FB540C">
      <w:pPr>
        <w:spacing w:line="360" w:lineRule="auto"/>
        <w:ind w:firstLine="708"/>
        <w:jc w:val="both"/>
      </w:pPr>
      <w:r>
        <w:t>7</w:t>
      </w:r>
      <w:r w:rsidR="0094685D">
        <w:t>.</w:t>
      </w:r>
      <w:r w:rsidR="0094685D" w:rsidRPr="00646D2D">
        <w:tab/>
      </w:r>
      <w:r w:rsidR="0094685D">
        <w:t xml:space="preserve">Контроль исполнения решения возложить на </w:t>
      </w:r>
      <w:r w:rsidR="009E4F12">
        <w:t>председателя комиссии</w:t>
      </w:r>
      <w:r w:rsidR="00F44C9D">
        <w:t xml:space="preserve"> О.В. Гаплик</w:t>
      </w:r>
      <w:bookmarkStart w:id="0" w:name="_GoBack"/>
      <w:bookmarkEnd w:id="0"/>
      <w:r w:rsidR="009E4F12">
        <w:t>.</w:t>
      </w: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8974F4" w:rsidRPr="00600118" w:rsidTr="00F108AF">
        <w:tc>
          <w:tcPr>
            <w:tcW w:w="4248" w:type="dxa"/>
          </w:tcPr>
          <w:p w:rsidR="00FB540C" w:rsidRPr="005466AA" w:rsidRDefault="00FB540C" w:rsidP="00FB540C">
            <w:pPr>
              <w:suppressAutoHyphens/>
            </w:pPr>
            <w:r w:rsidRPr="005466AA">
              <w:t>Председатель</w:t>
            </w:r>
          </w:p>
          <w:p w:rsidR="00FB540C" w:rsidRPr="005466AA" w:rsidRDefault="00FB540C" w:rsidP="00FB540C">
            <w:pPr>
              <w:suppressAutoHyphens/>
            </w:pPr>
            <w:r w:rsidRPr="005466AA">
              <w:t xml:space="preserve">Уральской поселковой </w:t>
            </w:r>
            <w:r w:rsidRPr="005466AA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8974F4" w:rsidRDefault="00FB540C" w:rsidP="00FB540C">
            <w:pPr>
              <w:suppressAutoHyphens/>
            </w:pPr>
            <w:r w:rsidRPr="005466AA">
              <w:t xml:space="preserve"> «посёлок Уральский»</w:t>
            </w:r>
          </w:p>
          <w:p w:rsidR="008974F4" w:rsidRPr="00600118" w:rsidRDefault="008974F4" w:rsidP="00F108AF">
            <w:pPr>
              <w:suppressAutoHyphens/>
              <w:rPr>
                <w:rFonts w:ascii="Times New Roman CYR" w:hAnsi="Times New Roman CYR"/>
              </w:rPr>
            </w:pPr>
          </w:p>
        </w:tc>
        <w:tc>
          <w:tcPr>
            <w:tcW w:w="2520" w:type="dxa"/>
          </w:tcPr>
          <w:p w:rsidR="008974F4" w:rsidRPr="00600118" w:rsidRDefault="008974F4" w:rsidP="00F108AF">
            <w:pPr>
              <w:jc w:val="left"/>
              <w:rPr>
                <w:rFonts w:ascii="Times New Roman CYR" w:hAnsi="Times New Roman CYR"/>
              </w:rPr>
            </w:pPr>
          </w:p>
        </w:tc>
        <w:tc>
          <w:tcPr>
            <w:tcW w:w="2623" w:type="dxa"/>
            <w:vAlign w:val="center"/>
          </w:tcPr>
          <w:p w:rsidR="008974F4" w:rsidRDefault="008974F4" w:rsidP="00F108AF">
            <w:pPr>
              <w:rPr>
                <w:rFonts w:ascii="Times New Roman CYR" w:hAnsi="Times New Roman CYR"/>
              </w:rPr>
            </w:pPr>
          </w:p>
          <w:p w:rsidR="008974F4" w:rsidRPr="00600118" w:rsidRDefault="008974F4" w:rsidP="00F108AF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О.В. Гаплик</w:t>
            </w:r>
          </w:p>
        </w:tc>
      </w:tr>
      <w:tr w:rsidR="008974F4" w:rsidRPr="00600118" w:rsidTr="00F108AF">
        <w:tc>
          <w:tcPr>
            <w:tcW w:w="4248" w:type="dxa"/>
          </w:tcPr>
          <w:p w:rsidR="00FB540C" w:rsidRPr="005466AA" w:rsidRDefault="00FB540C" w:rsidP="00FB540C">
            <w:pPr>
              <w:suppressAutoHyphens/>
            </w:pPr>
            <w:r>
              <w:t>Секретарь</w:t>
            </w:r>
          </w:p>
          <w:p w:rsidR="00FB540C" w:rsidRPr="005466AA" w:rsidRDefault="00FB540C" w:rsidP="00FB540C">
            <w:pPr>
              <w:suppressAutoHyphens/>
            </w:pPr>
            <w:r w:rsidRPr="005466AA">
              <w:t xml:space="preserve">Уральской поселковой </w:t>
            </w:r>
            <w:r w:rsidRPr="005466AA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8974F4" w:rsidRPr="00600118" w:rsidRDefault="00FB540C" w:rsidP="00FB540C">
            <w:pPr>
              <w:rPr>
                <w:rFonts w:ascii="Times New Roman CYR" w:hAnsi="Times New Roman CYR"/>
              </w:rPr>
            </w:pPr>
            <w:r w:rsidRPr="005466AA">
              <w:t xml:space="preserve"> «посёлок Уральский»</w:t>
            </w:r>
          </w:p>
        </w:tc>
        <w:tc>
          <w:tcPr>
            <w:tcW w:w="2520" w:type="dxa"/>
          </w:tcPr>
          <w:p w:rsidR="008974F4" w:rsidRPr="00600118" w:rsidRDefault="008974F4" w:rsidP="00F108AF">
            <w:pPr>
              <w:jc w:val="left"/>
              <w:rPr>
                <w:rFonts w:ascii="Times New Roman CYR" w:hAnsi="Times New Roman CYR"/>
              </w:rPr>
            </w:pPr>
          </w:p>
        </w:tc>
        <w:tc>
          <w:tcPr>
            <w:tcW w:w="2623" w:type="dxa"/>
            <w:vAlign w:val="center"/>
          </w:tcPr>
          <w:p w:rsidR="008974F4" w:rsidRDefault="008974F4" w:rsidP="00F108AF">
            <w:pPr>
              <w:rPr>
                <w:rFonts w:ascii="Times New Roman CYR" w:hAnsi="Times New Roman CYR"/>
              </w:rPr>
            </w:pPr>
          </w:p>
          <w:p w:rsidR="008974F4" w:rsidRPr="00600118" w:rsidRDefault="008974F4" w:rsidP="00F108AF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А.В. </w:t>
            </w:r>
            <w:proofErr w:type="spellStart"/>
            <w:r>
              <w:rPr>
                <w:rFonts w:ascii="Times New Roman CYR" w:hAnsi="Times New Roman CYR"/>
              </w:rPr>
              <w:t>Помелова</w:t>
            </w:r>
            <w:proofErr w:type="spellEnd"/>
          </w:p>
        </w:tc>
      </w:tr>
    </w:tbl>
    <w:p w:rsidR="00EF5945" w:rsidRPr="001904CE" w:rsidRDefault="00EF5945" w:rsidP="00EF5945">
      <w:pPr>
        <w:spacing w:line="360" w:lineRule="auto"/>
        <w:jc w:val="both"/>
      </w:pPr>
    </w:p>
    <w:sectPr w:rsidR="00EF5945" w:rsidRPr="001904CE" w:rsidSect="00B93BFF">
      <w:headerReference w:type="default" r:id="rId7"/>
      <w:headerReference w:type="first" r:id="rId8"/>
      <w:pgSz w:w="11906" w:h="16838"/>
      <w:pgMar w:top="1135" w:right="851" w:bottom="1258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71C" w:rsidRDefault="00AF671C">
      <w:r>
        <w:separator/>
      </w:r>
    </w:p>
  </w:endnote>
  <w:endnote w:type="continuationSeparator" w:id="1">
    <w:p w:rsidR="00AF671C" w:rsidRDefault="00AF6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71C" w:rsidRDefault="00AF671C">
      <w:r>
        <w:separator/>
      </w:r>
    </w:p>
  </w:footnote>
  <w:footnote w:type="continuationSeparator" w:id="1">
    <w:p w:rsidR="00AF671C" w:rsidRDefault="00AF6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B93BFF" w:rsidRDefault="00B93B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1A3241" w:rsidRDefault="009E4F12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2" name="Рисунок 12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8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9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2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2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8"/>
  </w:num>
  <w:num w:numId="3">
    <w:abstractNumId w:val="21"/>
  </w:num>
  <w:num w:numId="4">
    <w:abstractNumId w:val="25"/>
  </w:num>
  <w:num w:numId="5">
    <w:abstractNumId w:val="31"/>
  </w:num>
  <w:num w:numId="6">
    <w:abstractNumId w:val="5"/>
  </w:num>
  <w:num w:numId="7">
    <w:abstractNumId w:val="32"/>
  </w:num>
  <w:num w:numId="8">
    <w:abstractNumId w:val="29"/>
  </w:num>
  <w:num w:numId="9">
    <w:abstractNumId w:val="23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8"/>
  </w:num>
  <w:num w:numId="13">
    <w:abstractNumId w:val="12"/>
  </w:num>
  <w:num w:numId="14">
    <w:abstractNumId w:val="11"/>
  </w:num>
  <w:num w:numId="15">
    <w:abstractNumId w:val="13"/>
  </w:num>
  <w:num w:numId="16">
    <w:abstractNumId w:val="24"/>
  </w:num>
  <w:num w:numId="17">
    <w:abstractNumId w:val="37"/>
  </w:num>
  <w:num w:numId="18">
    <w:abstractNumId w:val="30"/>
  </w:num>
  <w:num w:numId="19">
    <w:abstractNumId w:val="33"/>
  </w:num>
  <w:num w:numId="20">
    <w:abstractNumId w:val="15"/>
  </w:num>
  <w:num w:numId="21">
    <w:abstractNumId w:val="6"/>
  </w:num>
  <w:num w:numId="22">
    <w:abstractNumId w:val="3"/>
  </w:num>
  <w:num w:numId="23">
    <w:abstractNumId w:val="14"/>
  </w:num>
  <w:num w:numId="24">
    <w:abstractNumId w:val="27"/>
  </w:num>
  <w:num w:numId="25">
    <w:abstractNumId w:val="16"/>
  </w:num>
  <w:num w:numId="26">
    <w:abstractNumId w:val="9"/>
  </w:num>
  <w:num w:numId="27">
    <w:abstractNumId w:val="18"/>
  </w:num>
  <w:num w:numId="28">
    <w:abstractNumId w:val="17"/>
  </w:num>
  <w:num w:numId="29">
    <w:abstractNumId w:val="35"/>
  </w:num>
  <w:num w:numId="30">
    <w:abstractNumId w:val="2"/>
  </w:num>
  <w:num w:numId="31">
    <w:abstractNumId w:val="0"/>
  </w:num>
  <w:num w:numId="32">
    <w:abstractNumId w:val="20"/>
  </w:num>
  <w:num w:numId="33">
    <w:abstractNumId w:val="19"/>
  </w:num>
  <w:num w:numId="34">
    <w:abstractNumId w:val="8"/>
  </w:num>
  <w:num w:numId="35">
    <w:abstractNumId w:val="22"/>
  </w:num>
  <w:num w:numId="36">
    <w:abstractNumId w:val="7"/>
  </w:num>
  <w:num w:numId="37">
    <w:abstractNumId w:val="36"/>
  </w:num>
  <w:num w:numId="38">
    <w:abstractNumId w:val="1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15A0E"/>
    <w:rsid w:val="0001737C"/>
    <w:rsid w:val="00017AF9"/>
    <w:rsid w:val="000209C4"/>
    <w:rsid w:val="000665ED"/>
    <w:rsid w:val="000842A5"/>
    <w:rsid w:val="00093A84"/>
    <w:rsid w:val="000B4B57"/>
    <w:rsid w:val="000C0584"/>
    <w:rsid w:val="001352C6"/>
    <w:rsid w:val="001445AC"/>
    <w:rsid w:val="00160F86"/>
    <w:rsid w:val="00176794"/>
    <w:rsid w:val="00194E75"/>
    <w:rsid w:val="001A07CE"/>
    <w:rsid w:val="001A3241"/>
    <w:rsid w:val="001C3C92"/>
    <w:rsid w:val="00201A70"/>
    <w:rsid w:val="0023094B"/>
    <w:rsid w:val="00245545"/>
    <w:rsid w:val="002530C7"/>
    <w:rsid w:val="00254887"/>
    <w:rsid w:val="00255E6C"/>
    <w:rsid w:val="00272102"/>
    <w:rsid w:val="00281948"/>
    <w:rsid w:val="002954E1"/>
    <w:rsid w:val="00296267"/>
    <w:rsid w:val="002C25CF"/>
    <w:rsid w:val="002E180A"/>
    <w:rsid w:val="00342FCA"/>
    <w:rsid w:val="0034611E"/>
    <w:rsid w:val="00347A22"/>
    <w:rsid w:val="00351514"/>
    <w:rsid w:val="003567DF"/>
    <w:rsid w:val="0035722A"/>
    <w:rsid w:val="00365BFD"/>
    <w:rsid w:val="003743D6"/>
    <w:rsid w:val="00394D77"/>
    <w:rsid w:val="003A1FE2"/>
    <w:rsid w:val="003B202A"/>
    <w:rsid w:val="003C0333"/>
    <w:rsid w:val="003C6675"/>
    <w:rsid w:val="003F63A3"/>
    <w:rsid w:val="00404E7A"/>
    <w:rsid w:val="004050E4"/>
    <w:rsid w:val="00410FF0"/>
    <w:rsid w:val="00424639"/>
    <w:rsid w:val="004263C9"/>
    <w:rsid w:val="004510CB"/>
    <w:rsid w:val="00497E0C"/>
    <w:rsid w:val="004A5F23"/>
    <w:rsid w:val="004C5188"/>
    <w:rsid w:val="004D559C"/>
    <w:rsid w:val="004E0C6A"/>
    <w:rsid w:val="004E5541"/>
    <w:rsid w:val="005003D8"/>
    <w:rsid w:val="005019B5"/>
    <w:rsid w:val="005114A7"/>
    <w:rsid w:val="00515ADA"/>
    <w:rsid w:val="00532254"/>
    <w:rsid w:val="00542BC0"/>
    <w:rsid w:val="00543EFD"/>
    <w:rsid w:val="00552782"/>
    <w:rsid w:val="00565DFB"/>
    <w:rsid w:val="00587EE8"/>
    <w:rsid w:val="005B165F"/>
    <w:rsid w:val="005B3E4C"/>
    <w:rsid w:val="005B43E8"/>
    <w:rsid w:val="005B730D"/>
    <w:rsid w:val="005C3243"/>
    <w:rsid w:val="0060538B"/>
    <w:rsid w:val="00611D19"/>
    <w:rsid w:val="00623906"/>
    <w:rsid w:val="006332BE"/>
    <w:rsid w:val="00634A6B"/>
    <w:rsid w:val="00650E6B"/>
    <w:rsid w:val="006710AA"/>
    <w:rsid w:val="006731A0"/>
    <w:rsid w:val="0067545A"/>
    <w:rsid w:val="006B602F"/>
    <w:rsid w:val="006D4AC0"/>
    <w:rsid w:val="006E3CBF"/>
    <w:rsid w:val="006E7B59"/>
    <w:rsid w:val="006F2B36"/>
    <w:rsid w:val="006F374B"/>
    <w:rsid w:val="006F37F5"/>
    <w:rsid w:val="00735523"/>
    <w:rsid w:val="007356FE"/>
    <w:rsid w:val="00752BE1"/>
    <w:rsid w:val="007B10BF"/>
    <w:rsid w:val="007B5853"/>
    <w:rsid w:val="007D38E0"/>
    <w:rsid w:val="007E018A"/>
    <w:rsid w:val="007E5CBC"/>
    <w:rsid w:val="00836264"/>
    <w:rsid w:val="00840276"/>
    <w:rsid w:val="00871F94"/>
    <w:rsid w:val="008974F4"/>
    <w:rsid w:val="008A448A"/>
    <w:rsid w:val="008B4089"/>
    <w:rsid w:val="008D497E"/>
    <w:rsid w:val="008F34FF"/>
    <w:rsid w:val="0090660E"/>
    <w:rsid w:val="00912687"/>
    <w:rsid w:val="00937A4A"/>
    <w:rsid w:val="0094685D"/>
    <w:rsid w:val="009516EA"/>
    <w:rsid w:val="00951AD1"/>
    <w:rsid w:val="0095528D"/>
    <w:rsid w:val="00986B08"/>
    <w:rsid w:val="00990F64"/>
    <w:rsid w:val="009960BB"/>
    <w:rsid w:val="00997D5E"/>
    <w:rsid w:val="009A5175"/>
    <w:rsid w:val="009D5E6A"/>
    <w:rsid w:val="009D6252"/>
    <w:rsid w:val="009E4F12"/>
    <w:rsid w:val="009E57A9"/>
    <w:rsid w:val="00A30D09"/>
    <w:rsid w:val="00A318CA"/>
    <w:rsid w:val="00A35E53"/>
    <w:rsid w:val="00A472C0"/>
    <w:rsid w:val="00A57B09"/>
    <w:rsid w:val="00A65361"/>
    <w:rsid w:val="00A93890"/>
    <w:rsid w:val="00A93A99"/>
    <w:rsid w:val="00AD0510"/>
    <w:rsid w:val="00AE093A"/>
    <w:rsid w:val="00AF2FBD"/>
    <w:rsid w:val="00AF671C"/>
    <w:rsid w:val="00B229C0"/>
    <w:rsid w:val="00B37EBF"/>
    <w:rsid w:val="00B71581"/>
    <w:rsid w:val="00B93BFF"/>
    <w:rsid w:val="00B972ED"/>
    <w:rsid w:val="00BA220C"/>
    <w:rsid w:val="00BB4E14"/>
    <w:rsid w:val="00BC36D0"/>
    <w:rsid w:val="00BC64B9"/>
    <w:rsid w:val="00BD16A6"/>
    <w:rsid w:val="00BD2D56"/>
    <w:rsid w:val="00BD3737"/>
    <w:rsid w:val="00BD48AE"/>
    <w:rsid w:val="00BF0118"/>
    <w:rsid w:val="00C35D76"/>
    <w:rsid w:val="00C976BD"/>
    <w:rsid w:val="00CB3AF6"/>
    <w:rsid w:val="00CC13FB"/>
    <w:rsid w:val="00CC6DB5"/>
    <w:rsid w:val="00CD58AC"/>
    <w:rsid w:val="00CD75B7"/>
    <w:rsid w:val="00CE0928"/>
    <w:rsid w:val="00CF059B"/>
    <w:rsid w:val="00D15A0E"/>
    <w:rsid w:val="00D44641"/>
    <w:rsid w:val="00D54340"/>
    <w:rsid w:val="00D5586D"/>
    <w:rsid w:val="00D704CD"/>
    <w:rsid w:val="00D74994"/>
    <w:rsid w:val="00DA66D6"/>
    <w:rsid w:val="00DB5007"/>
    <w:rsid w:val="00DE17B2"/>
    <w:rsid w:val="00DE2A46"/>
    <w:rsid w:val="00DE480D"/>
    <w:rsid w:val="00DE6C66"/>
    <w:rsid w:val="00E6572E"/>
    <w:rsid w:val="00E66A7F"/>
    <w:rsid w:val="00E77E84"/>
    <w:rsid w:val="00E86D84"/>
    <w:rsid w:val="00E9005A"/>
    <w:rsid w:val="00E968D2"/>
    <w:rsid w:val="00E97260"/>
    <w:rsid w:val="00EA092E"/>
    <w:rsid w:val="00EB4DF2"/>
    <w:rsid w:val="00EB58C7"/>
    <w:rsid w:val="00EB7859"/>
    <w:rsid w:val="00EF0EE0"/>
    <w:rsid w:val="00EF24CF"/>
    <w:rsid w:val="00EF5945"/>
    <w:rsid w:val="00EF7BBF"/>
    <w:rsid w:val="00F110F4"/>
    <w:rsid w:val="00F266F6"/>
    <w:rsid w:val="00F324B8"/>
    <w:rsid w:val="00F367C8"/>
    <w:rsid w:val="00F43F92"/>
    <w:rsid w:val="00F44C9D"/>
    <w:rsid w:val="00F473E0"/>
    <w:rsid w:val="00F569E0"/>
    <w:rsid w:val="00F61A7C"/>
    <w:rsid w:val="00F65F0D"/>
    <w:rsid w:val="00F75051"/>
    <w:rsid w:val="00F752D5"/>
    <w:rsid w:val="00F80801"/>
    <w:rsid w:val="00FB1D9D"/>
    <w:rsid w:val="00FB540C"/>
    <w:rsid w:val="00FB6783"/>
    <w:rsid w:val="00FC1CB9"/>
    <w:rsid w:val="00FD3118"/>
    <w:rsid w:val="00FE7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9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uiPriority w:val="99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</Template>
  <TotalTime>6</TotalTime>
  <Pages>2</Pages>
  <Words>299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Рязанова</dc:creator>
  <cp:keywords/>
  <dc:description/>
  <cp:lastModifiedBy>Оксана Гаплик</cp:lastModifiedBy>
  <cp:revision>2</cp:revision>
  <cp:lastPrinted>2017-08-09T12:14:00Z</cp:lastPrinted>
  <dcterms:created xsi:type="dcterms:W3CDTF">2017-10-12T09:52:00Z</dcterms:created>
  <dcterms:modified xsi:type="dcterms:W3CDTF">2017-10-12T09:52:00Z</dcterms:modified>
</cp:coreProperties>
</file>